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C040A">
        <w:rPr>
          <w:rFonts w:ascii="Arial" w:hAnsi="Arial" w:cs="Arial"/>
          <w:b/>
          <w:caps/>
          <w:sz w:val="28"/>
          <w:szCs w:val="28"/>
        </w:rPr>
        <w:t>13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BC040A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Comemorativa ao Dia do Publicitário, celebrado em 1º de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fevereiro.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bookmarkStart w:id="0" w:name="_GoBack"/>
        <w:bookmarkEnd w:id="0"/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proofErr w:type="gramStart"/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BC040A" w:rsidRPr="00BC040A">
        <w:rPr>
          <w:rFonts w:ascii="Arial" w:hAnsi="Arial" w:cs="Arial"/>
        </w:rPr>
        <w:t xml:space="preserve">Moção Comemorativa </w:t>
      </w:r>
      <w:r w:rsidR="00BC040A">
        <w:rPr>
          <w:rFonts w:ascii="Arial" w:hAnsi="Arial" w:cs="Arial"/>
        </w:rPr>
        <w:t>pelo transcurso d</w:t>
      </w:r>
      <w:r w:rsidR="00BC040A" w:rsidRPr="00BC040A">
        <w:rPr>
          <w:rFonts w:ascii="Arial" w:hAnsi="Arial" w:cs="Arial"/>
        </w:rPr>
        <w:t>o Dia do Publicitário, celebrado</w:t>
      </w:r>
      <w:proofErr w:type="gramEnd"/>
      <w:r w:rsidR="00BC040A" w:rsidRPr="00BC040A">
        <w:rPr>
          <w:rFonts w:ascii="Arial" w:hAnsi="Arial" w:cs="Arial"/>
        </w:rPr>
        <w:t xml:space="preserve"> em 1º de fevereiro</w:t>
      </w:r>
      <w:r w:rsidR="00BC040A">
        <w:rPr>
          <w:rFonts w:ascii="Arial" w:hAnsi="Arial" w:cs="Arial"/>
        </w:rPr>
        <w:t>.</w:t>
      </w:r>
    </w:p>
    <w:p w:rsidR="007F31D8" w:rsidRPr="007F31D8" w:rsidRDefault="007F31D8" w:rsidP="007F31D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7F31D8">
        <w:rPr>
          <w:rFonts w:ascii="Arial" w:hAnsi="Arial" w:cs="Arial"/>
        </w:rPr>
        <w:t>A data homenageia os profissionais de comunicação social responsáveis em pensar, criar e desenvolver campanhas publicitárias destinadas a promover ideias, lugares, empresas, organizações, produtos, pessoas, entre outros.</w:t>
      </w:r>
    </w:p>
    <w:p w:rsidR="007F31D8" w:rsidRPr="007F31D8" w:rsidRDefault="007F31D8" w:rsidP="007F31D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7F31D8">
        <w:rPr>
          <w:rFonts w:ascii="Arial" w:hAnsi="Arial" w:cs="Arial"/>
        </w:rPr>
        <w:t>Os publicitários trabalham tendo como principal característica a criatividade. Por causa disso, são considerados profissionais "despojados", "jovens" e sem horários fixos. A construção de um bom ambiente de trabalho é essencial para o desenvolvimento da inspiração necessária para o publicitário criar suas peças e projetos.</w:t>
      </w:r>
    </w:p>
    <w:p w:rsidR="007F31D8" w:rsidRPr="007F31D8" w:rsidRDefault="007F31D8" w:rsidP="007F31D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7F31D8">
        <w:rPr>
          <w:rFonts w:ascii="Arial" w:hAnsi="Arial" w:cs="Arial"/>
        </w:rPr>
        <w:t xml:space="preserve">Sempre atento às últimas tendências do mercado, ele analisa o que será divulgado, bem como o público a que se destina, visando o lucro para quem anuncia. Em resumo, traduz, sob a forma de anúncios, os objetivos do cliente para o qual trabalha. </w:t>
      </w:r>
    </w:p>
    <w:p w:rsidR="007F31D8" w:rsidRPr="007F31D8" w:rsidRDefault="007F31D8" w:rsidP="007F31D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7F31D8">
        <w:rPr>
          <w:rFonts w:ascii="Arial" w:hAnsi="Arial" w:cs="Arial"/>
        </w:rPr>
        <w:t>Foi após a Revolução Francesa (1789) que a publicidade iniciou a trajetória que a levaria ao seu estágio atual de importância e desenvolvimento. Hoje, todas as atividades humanas se beneficiam com o uso da publicidade: Profissionais liberais, como médicos e engenheiros, divulgam seus serviços por meio dela; os artistas anunciam suas exposições, seus discos, seus livros, etc. A própria ciência vem utilizando os recursos da publicidade, promovendo suas descobertas e seus congressos por meio de cartazes, revistas, jornais, filmes, Internet e outros.</w:t>
      </w:r>
    </w:p>
    <w:p w:rsidR="007F31D8" w:rsidRDefault="007F31D8" w:rsidP="007F31D8">
      <w:pPr>
        <w:tabs>
          <w:tab w:val="left" w:pos="-600"/>
        </w:tabs>
        <w:spacing w:after="240" w:line="276" w:lineRule="auto"/>
        <w:ind w:left="1701" w:hanging="1701"/>
        <w:jc w:val="both"/>
        <w:rPr>
          <w:rFonts w:ascii="Arial" w:hAnsi="Arial" w:cs="Arial"/>
          <w:i/>
          <w:sz w:val="18"/>
          <w:szCs w:val="18"/>
        </w:rPr>
      </w:pPr>
      <w:r w:rsidRPr="007F31D8">
        <w:rPr>
          <w:rFonts w:ascii="Arial" w:hAnsi="Arial" w:cs="Arial"/>
          <w:b/>
          <w:i/>
          <w:sz w:val="18"/>
          <w:szCs w:val="18"/>
          <w:u w:val="single"/>
        </w:rPr>
        <w:lastRenderedPageBreak/>
        <w:t>MOÇÃO Nº 13/16:</w:t>
      </w:r>
      <w:r w:rsidRPr="007F31D8">
        <w:rPr>
          <w:rFonts w:ascii="Arial" w:hAnsi="Arial" w:cs="Arial"/>
          <w:i/>
          <w:sz w:val="18"/>
          <w:szCs w:val="18"/>
        </w:rPr>
        <w:tab/>
        <w:t>Moção Comemorativa ao Dia do Publicitário, celebrado em 1º de fevereiro</w:t>
      </w:r>
      <w:r>
        <w:rPr>
          <w:rFonts w:ascii="Arial" w:hAnsi="Arial" w:cs="Arial"/>
          <w:i/>
          <w:sz w:val="18"/>
          <w:szCs w:val="18"/>
        </w:rPr>
        <w:t xml:space="preserve"> (</w:t>
      </w:r>
      <w:r w:rsidRPr="007F31D8">
        <w:rPr>
          <w:rFonts w:ascii="Arial" w:hAnsi="Arial" w:cs="Arial"/>
          <w:b/>
          <w:i/>
          <w:sz w:val="18"/>
          <w:szCs w:val="18"/>
        </w:rPr>
        <w:t>fls. 2/2</w:t>
      </w:r>
      <w:r>
        <w:rPr>
          <w:rFonts w:ascii="Arial" w:hAnsi="Arial" w:cs="Arial"/>
          <w:i/>
          <w:sz w:val="18"/>
          <w:szCs w:val="18"/>
        </w:rPr>
        <w:t>)</w:t>
      </w:r>
      <w:r w:rsidRPr="007F31D8">
        <w:rPr>
          <w:rFonts w:ascii="Arial" w:hAnsi="Arial" w:cs="Arial"/>
          <w:i/>
          <w:sz w:val="18"/>
          <w:szCs w:val="18"/>
        </w:rPr>
        <w:t>.</w:t>
      </w:r>
    </w:p>
    <w:p w:rsidR="00E54F56" w:rsidRPr="007F31D8" w:rsidRDefault="00E54F56" w:rsidP="007F31D8">
      <w:pPr>
        <w:tabs>
          <w:tab w:val="left" w:pos="-600"/>
        </w:tabs>
        <w:spacing w:after="240" w:line="276" w:lineRule="auto"/>
        <w:ind w:left="1701" w:hanging="1701"/>
        <w:jc w:val="both"/>
        <w:rPr>
          <w:rFonts w:ascii="Arial" w:hAnsi="Arial" w:cs="Arial"/>
          <w:i/>
        </w:rPr>
      </w:pPr>
    </w:p>
    <w:p w:rsidR="007F31D8" w:rsidRPr="007F31D8" w:rsidRDefault="007F31D8" w:rsidP="007F31D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7F31D8">
        <w:rPr>
          <w:rFonts w:ascii="Arial" w:hAnsi="Arial" w:cs="Arial"/>
        </w:rPr>
        <w:t>No Brasil, o Dia do Publicitário é comemorado em 1º de fevereiro, em referência ao Decreto nº 57.690, datado de 1º de fevereiro de 1966, que aprova a Lei nº 4.680, de 18 de junho de 1965, dispositivo este que regulamenta o exercício da profissão de publicitário e de agenciador de propaganda no país.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7F31D8">
        <w:rPr>
          <w:rFonts w:ascii="Arial" w:hAnsi="Arial" w:cs="Arial"/>
        </w:rPr>
        <w:t>3</w:t>
      </w:r>
      <w:proofErr w:type="gramEnd"/>
      <w:r w:rsidR="007F31D8">
        <w:rPr>
          <w:rFonts w:ascii="Arial" w:hAnsi="Arial" w:cs="Arial"/>
        </w:rPr>
        <w:t xml:space="preserve"> de fevereiro de 2016.</w:t>
      </w:r>
    </w:p>
    <w:p w:rsidR="007F31D8" w:rsidRDefault="007F31D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F31D8" w:rsidRDefault="007F31D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F31D8" w:rsidRDefault="007F31D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F31D8" w:rsidRPr="00A34F2C" w:rsidRDefault="007F31D8" w:rsidP="007F31D8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ANA LINO</w:t>
      </w:r>
    </w:p>
    <w:p w:rsidR="007F31D8" w:rsidRPr="00A34F2C" w:rsidRDefault="007F31D8" w:rsidP="007F31D8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Vereadora – PMDB</w:t>
      </w:r>
    </w:p>
    <w:p w:rsidR="007F31D8" w:rsidRPr="00A34F2C" w:rsidRDefault="007F31D8" w:rsidP="007F31D8">
      <w:pPr>
        <w:tabs>
          <w:tab w:val="left" w:pos="648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2ª Secretária</w:t>
      </w:r>
    </w:p>
    <w:sectPr w:rsidR="007F31D8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AD9" w:rsidRDefault="00260AD9">
      <w:r>
        <w:separator/>
      </w:r>
    </w:p>
  </w:endnote>
  <w:endnote w:type="continuationSeparator" w:id="0">
    <w:p w:rsidR="00260AD9" w:rsidRDefault="00260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AD9" w:rsidRDefault="00260AD9">
      <w:r>
        <w:separator/>
      </w:r>
    </w:p>
  </w:footnote>
  <w:footnote w:type="continuationSeparator" w:id="0">
    <w:p w:rsidR="00260AD9" w:rsidRDefault="00260A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B6EBEC2" wp14:editId="0298D2ED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BE07549" wp14:editId="2D004B4A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F551139" wp14:editId="7D82B28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1A0740B5" wp14:editId="234A0FA3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60AD9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31D8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C040A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3022D"/>
    <w:rsid w:val="00E54F56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D0A5B-C89A-4E08-9D2A-9655DD022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2</Pages>
  <Words>365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2016-01-28T13:01:00Z</dcterms:created>
  <dcterms:modified xsi:type="dcterms:W3CDTF">2016-01-28T13:01:00Z</dcterms:modified>
</cp:coreProperties>
</file>